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9A7BF" w14:textId="77777777" w:rsidR="00376980" w:rsidRDefault="00376980" w:rsidP="003769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Anne WINDSORE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644519BC" w14:textId="77777777" w:rsidR="00376980" w:rsidRDefault="00376980" w:rsidP="00376980">
      <w:pPr>
        <w:pStyle w:val="NoSpacing"/>
        <w:rPr>
          <w:rFonts w:eastAsia="Times New Roman" w:cs="Times New Roman"/>
          <w:szCs w:val="24"/>
        </w:rPr>
      </w:pPr>
    </w:p>
    <w:p w14:paraId="49F928D9" w14:textId="77777777" w:rsidR="00376980" w:rsidRDefault="00376980" w:rsidP="00376980">
      <w:pPr>
        <w:pStyle w:val="NoSpacing"/>
        <w:rPr>
          <w:rFonts w:eastAsia="Times New Roman" w:cs="Times New Roman"/>
          <w:szCs w:val="24"/>
        </w:rPr>
      </w:pPr>
    </w:p>
    <w:p w14:paraId="76A0E7B8" w14:textId="77777777" w:rsidR="00376980" w:rsidRDefault="00376980" w:rsidP="003769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Daughter of Thomas </w:t>
      </w:r>
      <w:proofErr w:type="spellStart"/>
      <w:r>
        <w:rPr>
          <w:rFonts w:eastAsia="Times New Roman" w:cs="Times New Roman"/>
          <w:szCs w:val="24"/>
        </w:rPr>
        <w:t>Windsore</w:t>
      </w:r>
      <w:proofErr w:type="spellEnd"/>
      <w:r>
        <w:rPr>
          <w:rFonts w:eastAsia="Times New Roman" w:cs="Times New Roman"/>
          <w:szCs w:val="24"/>
        </w:rPr>
        <w:t xml:space="preserve"> of Stanwell, Middlesex(q.v.), and his wife, Elizabeth(q.v.).</w:t>
      </w:r>
    </w:p>
    <w:p w14:paraId="15E66459" w14:textId="77777777" w:rsidR="00376980" w:rsidRDefault="00376980" w:rsidP="003769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42A47064" w14:textId="77777777" w:rsidR="00376980" w:rsidRDefault="00376980" w:rsidP="00376980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pp.458-462)</w:t>
      </w:r>
    </w:p>
    <w:p w14:paraId="39787FCD" w14:textId="77777777" w:rsidR="00376980" w:rsidRDefault="00376980" w:rsidP="00376980">
      <w:pPr>
        <w:pStyle w:val="NoSpacing"/>
        <w:rPr>
          <w:rFonts w:eastAsia="Times New Roman" w:cs="Times New Roman"/>
          <w:szCs w:val="24"/>
        </w:rPr>
      </w:pPr>
    </w:p>
    <w:p w14:paraId="5ECB9C49" w14:textId="77777777" w:rsidR="00376980" w:rsidRDefault="00376980" w:rsidP="00376980">
      <w:pPr>
        <w:pStyle w:val="NoSpacing"/>
        <w:rPr>
          <w:rFonts w:eastAsia="Times New Roman" w:cs="Times New Roman"/>
          <w:szCs w:val="24"/>
        </w:rPr>
      </w:pPr>
    </w:p>
    <w:p w14:paraId="44377AEE" w14:textId="77777777" w:rsidR="00376980" w:rsidRDefault="00376980" w:rsidP="003769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Aug.1479</w:t>
      </w:r>
      <w:r>
        <w:rPr>
          <w:rFonts w:eastAsia="Times New Roman" w:cs="Times New Roman"/>
          <w:szCs w:val="24"/>
        </w:rPr>
        <w:tab/>
        <w:t>Her father bequeathed her 100 marks.   (ibid.)</w:t>
      </w:r>
    </w:p>
    <w:p w14:paraId="1F73D135" w14:textId="77777777" w:rsidR="00376980" w:rsidRDefault="00376980" w:rsidP="00376980">
      <w:pPr>
        <w:pStyle w:val="NoSpacing"/>
        <w:rPr>
          <w:rFonts w:eastAsia="Times New Roman" w:cs="Times New Roman"/>
          <w:szCs w:val="24"/>
        </w:rPr>
      </w:pPr>
    </w:p>
    <w:p w14:paraId="392DA270" w14:textId="77777777" w:rsidR="00376980" w:rsidRDefault="00376980" w:rsidP="00376980">
      <w:pPr>
        <w:pStyle w:val="NoSpacing"/>
        <w:rPr>
          <w:rFonts w:eastAsia="Times New Roman" w:cs="Times New Roman"/>
          <w:szCs w:val="24"/>
        </w:rPr>
      </w:pPr>
    </w:p>
    <w:p w14:paraId="26BD87C5" w14:textId="77777777" w:rsidR="00376980" w:rsidRDefault="00376980" w:rsidP="003769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December 2022</w:t>
      </w:r>
    </w:p>
    <w:p w14:paraId="400144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59AC2" w14:textId="77777777" w:rsidR="00376980" w:rsidRDefault="00376980" w:rsidP="009139A6">
      <w:r>
        <w:separator/>
      </w:r>
    </w:p>
  </w:endnote>
  <w:endnote w:type="continuationSeparator" w:id="0">
    <w:p w14:paraId="1E421129" w14:textId="77777777" w:rsidR="00376980" w:rsidRDefault="003769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179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8F2E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BD3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74B6D" w14:textId="77777777" w:rsidR="00376980" w:rsidRDefault="00376980" w:rsidP="009139A6">
      <w:r>
        <w:separator/>
      </w:r>
    </w:p>
  </w:footnote>
  <w:footnote w:type="continuationSeparator" w:id="0">
    <w:p w14:paraId="3E29935A" w14:textId="77777777" w:rsidR="00376980" w:rsidRDefault="003769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EE6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803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B61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80"/>
    <w:rsid w:val="000666E0"/>
    <w:rsid w:val="002510B7"/>
    <w:rsid w:val="0037698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BF732"/>
  <w15:chartTrackingRefBased/>
  <w15:docId w15:val="{B6B4CF1B-ACFD-4669-9BA6-BCD887620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2022-12-16T14:26:00Z</dcterms:created>
  <dcterms:modified xsi:type="dcterms:W3CDTF">2022-12-16T14:26:00Z</dcterms:modified>
</cp:coreProperties>
</file>